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AE2" w:rsidRDefault="00401AE2" w:rsidP="003C652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401AE2" w:rsidRDefault="00401AE2" w:rsidP="003C652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401AE2" w:rsidRDefault="00401AE2" w:rsidP="003C652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401AE2" w:rsidRDefault="00401AE2" w:rsidP="003C652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401AE2">
        <w:tc>
          <w:tcPr>
            <w:tcW w:w="1384" w:type="dxa"/>
            <w:vMerge w:val="restart"/>
            <w:vAlign w:val="center"/>
          </w:tcPr>
          <w:p w:rsidR="00401AE2" w:rsidRDefault="00401AE2" w:rsidP="006420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401AE2" w:rsidRDefault="00401AE2" w:rsidP="006420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401AE2" w:rsidRDefault="00401AE2" w:rsidP="006420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401AE2" w:rsidRDefault="00401AE2" w:rsidP="006420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401AE2" w:rsidRDefault="00401AE2" w:rsidP="006420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401AE2" w:rsidRDefault="00401AE2" w:rsidP="006420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401AE2" w:rsidRDefault="00401AE2" w:rsidP="006420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401AE2" w:rsidRDefault="00401AE2" w:rsidP="006420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401AE2" w:rsidRDefault="00401AE2" w:rsidP="006420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01AE2">
        <w:tc>
          <w:tcPr>
            <w:tcW w:w="1384" w:type="dxa"/>
            <w:vMerge/>
            <w:vAlign w:val="center"/>
          </w:tcPr>
          <w:p w:rsidR="00401AE2" w:rsidRDefault="00401AE2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401AE2" w:rsidRDefault="00401AE2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401AE2" w:rsidRPr="00642056" w:rsidRDefault="00401AE2" w:rsidP="00642056">
            <w:pPr>
              <w:jc w:val="center"/>
              <w:rPr>
                <w:sz w:val="20"/>
                <w:szCs w:val="20"/>
                <w:lang w:eastAsia="en-US"/>
              </w:rPr>
            </w:pPr>
            <w:r w:rsidRPr="00642056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401AE2" w:rsidRPr="00642056" w:rsidRDefault="00401AE2" w:rsidP="00642056">
            <w:pPr>
              <w:jc w:val="center"/>
              <w:rPr>
                <w:sz w:val="20"/>
                <w:szCs w:val="20"/>
                <w:lang w:eastAsia="en-US"/>
              </w:rPr>
            </w:pPr>
            <w:r w:rsidRPr="00642056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401AE2" w:rsidRPr="00642056" w:rsidRDefault="00401AE2" w:rsidP="00642056">
            <w:pPr>
              <w:jc w:val="center"/>
              <w:rPr>
                <w:sz w:val="20"/>
                <w:szCs w:val="20"/>
                <w:lang w:eastAsia="en-US"/>
              </w:rPr>
            </w:pPr>
            <w:r w:rsidRPr="00642056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401AE2" w:rsidRPr="00642056" w:rsidRDefault="00401AE2" w:rsidP="00642056">
            <w:pPr>
              <w:jc w:val="center"/>
              <w:rPr>
                <w:sz w:val="20"/>
                <w:szCs w:val="20"/>
                <w:lang w:eastAsia="en-US"/>
              </w:rPr>
            </w:pPr>
            <w:r w:rsidRPr="00642056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401AE2" w:rsidRPr="00642056" w:rsidRDefault="00401AE2" w:rsidP="00642056">
            <w:pPr>
              <w:jc w:val="center"/>
              <w:rPr>
                <w:sz w:val="20"/>
                <w:szCs w:val="20"/>
                <w:lang w:eastAsia="en-US"/>
              </w:rPr>
            </w:pPr>
            <w:r w:rsidRPr="00642056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401AE2" w:rsidRPr="00642056" w:rsidRDefault="00401AE2" w:rsidP="00642056">
            <w:pPr>
              <w:jc w:val="center"/>
              <w:rPr>
                <w:sz w:val="20"/>
                <w:szCs w:val="20"/>
                <w:lang w:eastAsia="en-US"/>
              </w:rPr>
            </w:pPr>
            <w:r w:rsidRPr="00642056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401AE2" w:rsidRPr="00642056" w:rsidRDefault="00401AE2" w:rsidP="00642056">
            <w:pPr>
              <w:jc w:val="center"/>
              <w:rPr>
                <w:sz w:val="20"/>
                <w:szCs w:val="20"/>
                <w:lang w:eastAsia="en-US"/>
              </w:rPr>
            </w:pPr>
            <w:r w:rsidRPr="00642056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401AE2" w:rsidRDefault="00401AE2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401AE2" w:rsidRDefault="00401AE2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401AE2" w:rsidRDefault="00401AE2">
            <w:pPr>
              <w:rPr>
                <w:lang w:eastAsia="en-US"/>
              </w:rPr>
            </w:pPr>
          </w:p>
        </w:tc>
      </w:tr>
      <w:tr w:rsidR="00401AE2">
        <w:trPr>
          <w:trHeight w:val="2447"/>
        </w:trPr>
        <w:tc>
          <w:tcPr>
            <w:tcW w:w="1384" w:type="dxa"/>
          </w:tcPr>
          <w:p w:rsidR="00401AE2" w:rsidRPr="00642056" w:rsidRDefault="00401AE2">
            <w:pPr>
              <w:rPr>
                <w:color w:val="333333"/>
                <w:lang w:eastAsia="en-US"/>
              </w:rPr>
            </w:pPr>
            <w:r w:rsidRPr="00642056">
              <w:rPr>
                <w:color w:val="333333"/>
                <w:lang w:eastAsia="en-US"/>
              </w:rPr>
              <w:t>Согрина О.В.</w:t>
            </w:r>
          </w:p>
        </w:tc>
        <w:tc>
          <w:tcPr>
            <w:tcW w:w="1602" w:type="dxa"/>
          </w:tcPr>
          <w:p w:rsidR="00401AE2" w:rsidRPr="00642056" w:rsidRDefault="00401AE2" w:rsidP="00642056">
            <w:pPr>
              <w:jc w:val="center"/>
              <w:rPr>
                <w:color w:val="333333"/>
                <w:lang w:eastAsia="en-US"/>
              </w:rPr>
            </w:pPr>
            <w:r w:rsidRPr="00642056">
              <w:rPr>
                <w:color w:val="333333"/>
                <w:lang w:eastAsia="en-US"/>
              </w:rPr>
              <w:t xml:space="preserve">Директор МКОУ </w:t>
            </w:r>
          </w:p>
          <w:p w:rsidR="00401AE2" w:rsidRPr="00642056" w:rsidRDefault="00401AE2" w:rsidP="00642056">
            <w:pPr>
              <w:jc w:val="center"/>
              <w:rPr>
                <w:color w:val="333333"/>
                <w:lang w:eastAsia="en-US"/>
              </w:rPr>
            </w:pPr>
            <w:r w:rsidRPr="00642056">
              <w:rPr>
                <w:color w:val="333333"/>
                <w:lang w:eastAsia="en-US"/>
              </w:rPr>
              <w:t>Б</w:t>
            </w:r>
            <w:r>
              <w:rPr>
                <w:color w:val="333333"/>
                <w:lang w:eastAsia="en-US"/>
              </w:rPr>
              <w:t>е</w:t>
            </w:r>
            <w:r w:rsidRPr="00642056">
              <w:rPr>
                <w:color w:val="333333"/>
                <w:lang w:eastAsia="en-US"/>
              </w:rPr>
              <w:t>ктышской начальной школы – детского сада</w:t>
            </w:r>
          </w:p>
        </w:tc>
        <w:tc>
          <w:tcPr>
            <w:tcW w:w="1079" w:type="dxa"/>
          </w:tcPr>
          <w:p w:rsidR="00401AE2" w:rsidRDefault="00401AE2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080" w:type="dxa"/>
          </w:tcPr>
          <w:p w:rsidR="00401AE2" w:rsidRPr="00642056" w:rsidRDefault="00401AE2">
            <w:pPr>
              <w:rPr>
                <w:color w:val="333333"/>
                <w:lang w:eastAsia="en-US"/>
              </w:rPr>
            </w:pPr>
            <w:r w:rsidRPr="00642056">
              <w:rPr>
                <w:color w:val="333333"/>
                <w:lang w:eastAsia="en-US"/>
              </w:rPr>
              <w:t>Инди-видуль-ная</w:t>
            </w:r>
          </w:p>
          <w:p w:rsidR="00401AE2" w:rsidRPr="00642056" w:rsidRDefault="00401AE2" w:rsidP="0064205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401AE2" w:rsidRPr="00642056" w:rsidRDefault="00401AE2">
            <w:pPr>
              <w:rPr>
                <w:color w:val="333333"/>
                <w:lang w:eastAsia="en-US"/>
              </w:rPr>
            </w:pPr>
            <w:r w:rsidRPr="00642056">
              <w:rPr>
                <w:color w:val="333333"/>
                <w:lang w:eastAsia="en-US"/>
              </w:rPr>
              <w:t>36,4</w:t>
            </w:r>
          </w:p>
          <w:p w:rsidR="00401AE2" w:rsidRPr="00642056" w:rsidRDefault="00401AE2" w:rsidP="0064205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401AE2" w:rsidRPr="00642056" w:rsidRDefault="00401AE2" w:rsidP="00642056">
            <w:pPr>
              <w:jc w:val="center"/>
              <w:rPr>
                <w:color w:val="333333"/>
                <w:lang w:eastAsia="en-US"/>
              </w:rPr>
            </w:pPr>
            <w:r w:rsidRPr="00642056">
              <w:rPr>
                <w:color w:val="333333"/>
                <w:lang w:eastAsia="en-US"/>
              </w:rPr>
              <w:t>Россия</w:t>
            </w:r>
          </w:p>
          <w:p w:rsidR="00401AE2" w:rsidRPr="00642056" w:rsidRDefault="00401AE2" w:rsidP="00642056">
            <w:pPr>
              <w:jc w:val="center"/>
              <w:rPr>
                <w:color w:val="333333"/>
                <w:lang w:eastAsia="en-US"/>
              </w:rPr>
            </w:pPr>
          </w:p>
          <w:p w:rsidR="00401AE2" w:rsidRPr="00642056" w:rsidRDefault="00401AE2" w:rsidP="00642056">
            <w:pPr>
              <w:jc w:val="center"/>
              <w:rPr>
                <w:color w:val="333333"/>
                <w:lang w:eastAsia="en-US"/>
              </w:rPr>
            </w:pPr>
          </w:p>
          <w:p w:rsidR="00401AE2" w:rsidRPr="00642056" w:rsidRDefault="00401AE2" w:rsidP="0064205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401AE2" w:rsidRDefault="00401AE2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401AE2" w:rsidRPr="00642056" w:rsidRDefault="00401AE2" w:rsidP="0064205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401AE2" w:rsidRPr="00642056" w:rsidRDefault="00401AE2" w:rsidP="0064205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401AE2" w:rsidRPr="003C6521" w:rsidRDefault="00401AE2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401AE2" w:rsidRPr="00642056" w:rsidRDefault="00401AE2">
            <w:pPr>
              <w:rPr>
                <w:color w:val="333333"/>
                <w:lang w:eastAsia="en-US"/>
              </w:rPr>
            </w:pPr>
            <w:r w:rsidRPr="00642056">
              <w:rPr>
                <w:color w:val="333333"/>
                <w:lang w:eastAsia="en-US"/>
              </w:rPr>
              <w:t>392398,29</w:t>
            </w:r>
          </w:p>
        </w:tc>
        <w:tc>
          <w:tcPr>
            <w:tcW w:w="1740" w:type="dxa"/>
          </w:tcPr>
          <w:p w:rsidR="00401AE2" w:rsidRPr="00642056" w:rsidRDefault="00401AE2">
            <w:pPr>
              <w:rPr>
                <w:color w:val="333333"/>
                <w:lang w:val="en-US" w:eastAsia="en-US"/>
              </w:rPr>
            </w:pPr>
          </w:p>
        </w:tc>
      </w:tr>
      <w:tr w:rsidR="00401AE2">
        <w:tc>
          <w:tcPr>
            <w:tcW w:w="1384" w:type="dxa"/>
          </w:tcPr>
          <w:p w:rsidR="00401AE2" w:rsidRPr="003C6521" w:rsidRDefault="00401AE2">
            <w:pPr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 w:rsidRPr="003C6521">
              <w:rPr>
                <w:lang w:eastAsia="en-US"/>
              </w:rPr>
              <w:t>очь</w:t>
            </w:r>
          </w:p>
        </w:tc>
        <w:tc>
          <w:tcPr>
            <w:tcW w:w="1602" w:type="dxa"/>
          </w:tcPr>
          <w:p w:rsidR="00401AE2" w:rsidRPr="00642056" w:rsidRDefault="00401AE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401AE2" w:rsidRPr="00642056" w:rsidRDefault="00401AE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401AE2" w:rsidRPr="00642056" w:rsidRDefault="00401AE2" w:rsidP="00642056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401AE2" w:rsidRPr="00642056" w:rsidRDefault="00401AE2" w:rsidP="00642056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401AE2" w:rsidRPr="00642056" w:rsidRDefault="00401AE2" w:rsidP="00642056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401AE2" w:rsidRPr="003C6521" w:rsidRDefault="00401AE2">
            <w:pPr>
              <w:rPr>
                <w:lang w:eastAsia="en-US"/>
              </w:rPr>
            </w:pPr>
            <w:r w:rsidRPr="003C6521">
              <w:rPr>
                <w:lang w:eastAsia="en-US"/>
              </w:rPr>
              <w:t>Жилой дом</w:t>
            </w:r>
          </w:p>
        </w:tc>
        <w:tc>
          <w:tcPr>
            <w:tcW w:w="1080" w:type="dxa"/>
          </w:tcPr>
          <w:p w:rsidR="00401AE2" w:rsidRPr="003C6521" w:rsidRDefault="00401AE2">
            <w:pPr>
              <w:rPr>
                <w:lang w:eastAsia="en-US"/>
              </w:rPr>
            </w:pPr>
            <w:r w:rsidRPr="003C6521">
              <w:rPr>
                <w:lang w:eastAsia="en-US"/>
              </w:rPr>
              <w:t>36,4</w:t>
            </w:r>
          </w:p>
        </w:tc>
        <w:tc>
          <w:tcPr>
            <w:tcW w:w="1080" w:type="dxa"/>
          </w:tcPr>
          <w:p w:rsidR="00401AE2" w:rsidRPr="003C6521" w:rsidRDefault="00401AE2">
            <w:pPr>
              <w:rPr>
                <w:lang w:eastAsia="en-US"/>
              </w:rPr>
            </w:pPr>
            <w:r w:rsidRPr="003C6521"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401AE2" w:rsidRPr="00642056" w:rsidRDefault="00401AE2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401AE2" w:rsidRPr="00642056" w:rsidRDefault="00401AE2">
            <w:pPr>
              <w:rPr>
                <w:color w:val="800000"/>
                <w:lang w:eastAsia="en-US"/>
              </w:rPr>
            </w:pPr>
            <w:r w:rsidRPr="00642056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401AE2" w:rsidRPr="00642056" w:rsidRDefault="00401AE2">
            <w:pPr>
              <w:rPr>
                <w:color w:val="800000"/>
                <w:lang w:eastAsia="en-US"/>
              </w:rPr>
            </w:pPr>
          </w:p>
        </w:tc>
      </w:tr>
    </w:tbl>
    <w:p w:rsidR="00401AE2" w:rsidRDefault="00401AE2" w:rsidP="003C6521">
      <w:pPr>
        <w:rPr>
          <w:color w:val="800000"/>
        </w:rPr>
      </w:pPr>
    </w:p>
    <w:p w:rsidR="00401AE2" w:rsidRDefault="00401AE2" w:rsidP="003C6521"/>
    <w:p w:rsidR="00401AE2" w:rsidRDefault="00401AE2" w:rsidP="003C6521"/>
    <w:p w:rsidR="00401AE2" w:rsidRDefault="00401AE2" w:rsidP="003C6521"/>
    <w:p w:rsidR="00401AE2" w:rsidRDefault="00401AE2"/>
    <w:sectPr w:rsidR="00401AE2" w:rsidSect="003C6521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6521"/>
    <w:rsid w:val="00357B5E"/>
    <w:rsid w:val="003C6521"/>
    <w:rsid w:val="003E55C7"/>
    <w:rsid w:val="00401AE2"/>
    <w:rsid w:val="00642056"/>
    <w:rsid w:val="00C201D1"/>
    <w:rsid w:val="00CA60E9"/>
    <w:rsid w:val="00DC7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52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C652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397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120</Words>
  <Characters>688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2014-05-08T08:15:00Z</dcterms:created>
  <dcterms:modified xsi:type="dcterms:W3CDTF">2014-05-16T12:22:00Z</dcterms:modified>
</cp:coreProperties>
</file>